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41C3FB" w14:textId="77777777" w:rsidR="00DB6504" w:rsidRDefault="00DB6504" w:rsidP="00DB650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Simon WHITE</w:t>
      </w:r>
      <w:r>
        <w:t xml:space="preserve">  </w:t>
      </w:r>
      <w:proofErr w:type="gramStart"/>
      <w:r>
        <w:t xml:space="preserve">   (</w:t>
      </w:r>
      <w:proofErr w:type="gramEnd"/>
      <w:r>
        <w:t>fl.1507)</w:t>
      </w:r>
    </w:p>
    <w:p w14:paraId="4D0839A4" w14:textId="77777777" w:rsidR="00DB6504" w:rsidRDefault="00DB6504" w:rsidP="00DB650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Bridge, Kent.</w:t>
      </w:r>
    </w:p>
    <w:p w14:paraId="4F983107" w14:textId="77777777" w:rsidR="00DB6504" w:rsidRDefault="00DB6504" w:rsidP="00DB650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1C9DBB54" w14:textId="77777777" w:rsidR="00DB6504" w:rsidRDefault="00DB6504" w:rsidP="00DB650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6A283A90" w14:textId="77777777" w:rsidR="00DB6504" w:rsidRDefault="00DB6504" w:rsidP="00DB650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1507</w:t>
      </w:r>
      <w:r>
        <w:tab/>
        <w:t>He made his Will.   (Plomer 506)</w:t>
      </w:r>
    </w:p>
    <w:p w14:paraId="245B973B" w14:textId="77777777" w:rsidR="00DB6504" w:rsidRDefault="00DB6504" w:rsidP="00DB650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68C58201" w14:textId="77777777" w:rsidR="00DB6504" w:rsidRDefault="00DB6504" w:rsidP="00DB650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7C195CD1" w14:textId="77777777" w:rsidR="00DB6504" w:rsidRDefault="00DB6504" w:rsidP="00DB650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8 January 2018</w:t>
      </w:r>
    </w:p>
    <w:p w14:paraId="2A01DA0C" w14:textId="77777777" w:rsidR="006B2F86" w:rsidRPr="00E71FC3" w:rsidRDefault="00DB650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A01EC4" w14:textId="77777777" w:rsidR="00DB6504" w:rsidRDefault="00DB6504" w:rsidP="00E71FC3">
      <w:pPr>
        <w:spacing w:after="0" w:line="240" w:lineRule="auto"/>
      </w:pPr>
      <w:r>
        <w:separator/>
      </w:r>
    </w:p>
  </w:endnote>
  <w:endnote w:type="continuationSeparator" w:id="0">
    <w:p w14:paraId="4A0FD056" w14:textId="77777777" w:rsidR="00DB6504" w:rsidRDefault="00DB650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B66AA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16B6C8" w14:textId="77777777" w:rsidR="00DB6504" w:rsidRDefault="00DB6504" w:rsidP="00E71FC3">
      <w:pPr>
        <w:spacing w:after="0" w:line="240" w:lineRule="auto"/>
      </w:pPr>
      <w:r>
        <w:separator/>
      </w:r>
    </w:p>
  </w:footnote>
  <w:footnote w:type="continuationSeparator" w:id="0">
    <w:p w14:paraId="37C278AF" w14:textId="77777777" w:rsidR="00DB6504" w:rsidRDefault="00DB650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504"/>
    <w:rsid w:val="001A7C09"/>
    <w:rsid w:val="00577BD5"/>
    <w:rsid w:val="00656CBA"/>
    <w:rsid w:val="006A1F77"/>
    <w:rsid w:val="00733BE7"/>
    <w:rsid w:val="00AB52E8"/>
    <w:rsid w:val="00B16D3F"/>
    <w:rsid w:val="00BB41AC"/>
    <w:rsid w:val="00DB650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1ACB39"/>
  <w15:chartTrackingRefBased/>
  <w15:docId w15:val="{B1C147E6-0F7B-4CF4-A4E2-45B315D38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2018-02-03T14:00:00Z</dcterms:created>
  <dcterms:modified xsi:type="dcterms:W3CDTF">2018-02-03T14:00:00Z</dcterms:modified>
</cp:coreProperties>
</file>